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61009E" w14:textId="77777777" w:rsidR="00507E12" w:rsidRDefault="00507E12" w:rsidP="00507E1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Sir John BOTILLER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d.1400)</w:t>
      </w:r>
    </w:p>
    <w:p w14:paraId="6F617D0B" w14:textId="77777777" w:rsidR="00507E12" w:rsidRDefault="00507E12" w:rsidP="00507E1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Warrington.</w:t>
      </w:r>
    </w:p>
    <w:p w14:paraId="0A07126D" w14:textId="77777777" w:rsidR="00507E12" w:rsidRDefault="00507E12" w:rsidP="00507E1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C5A83CA" w14:textId="77777777" w:rsidR="00507E12" w:rsidRDefault="00507E12" w:rsidP="00507E1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7EABF5" w14:textId="77777777" w:rsidR="00507E12" w:rsidRDefault="00507E12" w:rsidP="00507E1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Jan.1400</w:t>
      </w:r>
      <w:r>
        <w:rPr>
          <w:rFonts w:ascii="Times New Roman" w:hAnsi="Times New Roman" w:cs="Times New Roman"/>
          <w:sz w:val="24"/>
          <w:szCs w:val="24"/>
        </w:rPr>
        <w:tab/>
        <w:t>He had died before this time.   (C.F.R. 1399-1405 p.78)</w:t>
      </w:r>
    </w:p>
    <w:p w14:paraId="6197AC18" w14:textId="77777777" w:rsidR="00507E12" w:rsidRDefault="00507E12" w:rsidP="00507E1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2B2099C" w14:textId="77777777" w:rsidR="00507E12" w:rsidRDefault="00507E12" w:rsidP="00507E1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2766EF" w14:textId="77777777" w:rsidR="00507E12" w:rsidRDefault="00507E12" w:rsidP="00507E1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April 2021</w:t>
      </w:r>
    </w:p>
    <w:p w14:paraId="148AD6E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E0EE92" w14:textId="77777777" w:rsidR="00507E12" w:rsidRDefault="00507E12" w:rsidP="009139A6">
      <w:r>
        <w:separator/>
      </w:r>
    </w:p>
  </w:endnote>
  <w:endnote w:type="continuationSeparator" w:id="0">
    <w:p w14:paraId="68091EC4" w14:textId="77777777" w:rsidR="00507E12" w:rsidRDefault="00507E1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D7C50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7E547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009E9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633130" w14:textId="77777777" w:rsidR="00507E12" w:rsidRDefault="00507E12" w:rsidP="009139A6">
      <w:r>
        <w:separator/>
      </w:r>
    </w:p>
  </w:footnote>
  <w:footnote w:type="continuationSeparator" w:id="0">
    <w:p w14:paraId="5660C0DD" w14:textId="77777777" w:rsidR="00507E12" w:rsidRDefault="00507E1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1A81C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4F480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52764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E12"/>
    <w:rsid w:val="000666E0"/>
    <w:rsid w:val="002510B7"/>
    <w:rsid w:val="00507E12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AE8230"/>
  <w15:chartTrackingRefBased/>
  <w15:docId w15:val="{00A6716B-9DA6-4E80-AD00-833322108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20</Words>
  <Characters>115</Characters>
  <Application>Microsoft Office Word</Application>
  <DocSecurity>0</DocSecurity>
  <Lines>1</Lines>
  <Paragraphs>1</Paragraphs>
  <ScaleCrop>false</ScaleCrop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2021-04-16T15:12:00Z</dcterms:created>
  <dcterms:modified xsi:type="dcterms:W3CDTF">2021-04-16T15:13:00Z</dcterms:modified>
</cp:coreProperties>
</file>